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8B5" w:rsidRPr="00FA4A39" w:rsidRDefault="005E08B5" w:rsidP="004671F2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1844DE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5E08B5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306308" w:rsidRDefault="005E08B5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 w:rsidRPr="00306308">
        <w:rPr>
          <w:rFonts w:ascii="Times New Roman" w:hAnsi="Times New Roman"/>
          <w:b/>
          <w:sz w:val="28"/>
          <w:szCs w:val="28"/>
        </w:rPr>
        <w:t>4</w:t>
      </w:r>
    </w:p>
    <w:p w:rsidR="005E08B5" w:rsidRPr="00FA4A39" w:rsidRDefault="005E08B5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5E08B5" w:rsidRPr="00FA4A39" w:rsidRDefault="005E08B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5E08B5" w:rsidRPr="00FA4A39" w:rsidRDefault="005E08B5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5E08B5" w:rsidRPr="00FA4A39" w:rsidRDefault="005E08B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5E08B5" w:rsidRPr="00FA4A39" w:rsidRDefault="005E08B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5E08B5" w:rsidRPr="007D54FF" w:rsidRDefault="005E08B5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5E08B5" w:rsidRPr="007D54FF" w:rsidRDefault="005E08B5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5E08B5" w:rsidRPr="007D54FF" w:rsidRDefault="005E08B5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5E08B5" w:rsidRPr="007D54FF" w:rsidRDefault="005E08B5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5E08B5" w:rsidRPr="007D54FF" w:rsidRDefault="005E08B5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5E08B5" w:rsidRPr="007D54FF" w:rsidRDefault="005E08B5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5E08B5" w:rsidRPr="007D54FF" w:rsidRDefault="005E08B5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5E08B5" w:rsidRPr="007D54FF" w:rsidRDefault="005E08B5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5E08B5" w:rsidRPr="007D54FF" w:rsidRDefault="005E08B5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5E08B5" w:rsidRPr="007D54FF" w:rsidRDefault="005E08B5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5E08B5" w:rsidRPr="007D54FF" w:rsidRDefault="005E08B5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5E08B5" w:rsidRPr="007D54FF" w:rsidRDefault="005E08B5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5E08B5" w:rsidRPr="007D54FF" w:rsidRDefault="005E08B5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5E08B5" w:rsidRPr="007D54FF" w:rsidRDefault="005E08B5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5E08B5" w:rsidRPr="007D54FF" w:rsidRDefault="005E08B5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5E08B5" w:rsidRPr="007D54FF" w:rsidRDefault="005E08B5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5E08B5" w:rsidRPr="007D54FF" w:rsidRDefault="005E08B5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5E08B5" w:rsidRPr="007D54FF" w:rsidRDefault="005E08B5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5E08B5" w:rsidRPr="007D54FF" w:rsidRDefault="005E08B5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5E08B5" w:rsidRPr="007D54FF" w:rsidRDefault="005E08B5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5E08B5" w:rsidRPr="007D54FF" w:rsidRDefault="005E08B5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5E08B5" w:rsidRPr="007D54FF" w:rsidRDefault="005E08B5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5E08B5" w:rsidRPr="007D54FF" w:rsidRDefault="005E08B5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5E08B5" w:rsidRPr="007D54FF" w:rsidRDefault="005E08B5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5E08B5" w:rsidRPr="007D54FF" w:rsidRDefault="005E08B5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5E08B5" w:rsidRPr="007D54FF" w:rsidRDefault="005E08B5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5E08B5" w:rsidRPr="007D54FF" w:rsidRDefault="005E08B5" w:rsidP="00EA527D">
      <w:pPr>
        <w:pStyle w:val="BodyText"/>
        <w:rPr>
          <w:sz w:val="28"/>
          <w:szCs w:val="28"/>
          <w:lang w:eastAsia="en-GB"/>
        </w:rPr>
      </w:pPr>
    </w:p>
    <w:p w:rsidR="005E08B5" w:rsidRPr="007D54FF" w:rsidRDefault="005E08B5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5E08B5" w:rsidRPr="007D54FF" w:rsidRDefault="005E08B5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5E08B5" w:rsidRPr="007D54FF" w:rsidRDefault="005E08B5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5E08B5" w:rsidRPr="007D54FF" w:rsidRDefault="005E08B5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5E08B5" w:rsidRPr="007D54FF" w:rsidRDefault="005E08B5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5E08B5" w:rsidRPr="007D54FF" w:rsidRDefault="005E08B5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5E08B5" w:rsidRPr="007D54FF" w:rsidRDefault="005E08B5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5E08B5" w:rsidRPr="007D54FF" w:rsidRDefault="005E08B5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5E08B5" w:rsidRPr="00CE6B6C" w:rsidRDefault="005E08B5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5E08B5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5E08B5" w:rsidRPr="007D54FF" w:rsidRDefault="005E08B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5E08B5" w:rsidRPr="007D54FF" w:rsidRDefault="005E08B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5E08B5" w:rsidRPr="007D54FF" w:rsidTr="007F259B">
        <w:trPr>
          <w:trHeight w:val="1938"/>
          <w:jc w:val="center"/>
        </w:trPr>
        <w:tc>
          <w:tcPr>
            <w:tcW w:w="4965" w:type="dxa"/>
          </w:tcPr>
          <w:p w:rsidR="005E08B5" w:rsidRPr="007D54FF" w:rsidRDefault="005E08B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E08B5" w:rsidRPr="007D54FF" w:rsidRDefault="005E08B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5E08B5" w:rsidRPr="007D54FF" w:rsidRDefault="005E08B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E08B5" w:rsidRPr="007D54FF" w:rsidRDefault="005E08B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5E08B5" w:rsidRPr="007D54FF" w:rsidRDefault="005E08B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E08B5" w:rsidRPr="007D54FF" w:rsidRDefault="005E08B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5E08B5" w:rsidRPr="007D54FF" w:rsidRDefault="005E08B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E08B5" w:rsidRPr="007D54FF" w:rsidRDefault="005E08B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5E08B5" w:rsidRPr="007D54FF" w:rsidRDefault="005E08B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E08B5" w:rsidRPr="007D54FF" w:rsidRDefault="005E08B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5E08B5" w:rsidRPr="007D54FF" w:rsidRDefault="005E08B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5E08B5" w:rsidRPr="007D54FF" w:rsidRDefault="005E08B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5E08B5" w:rsidRPr="007D54FF" w:rsidRDefault="005E08B5" w:rsidP="007D54FF">
      <w:pPr>
        <w:jc w:val="both"/>
        <w:rPr>
          <w:rFonts w:ascii="Times New Roman" w:hAnsi="Times New Roman"/>
          <w:sz w:val="28"/>
          <w:szCs w:val="28"/>
        </w:rPr>
      </w:pPr>
    </w:p>
    <w:p w:rsidR="005E08B5" w:rsidRPr="007D54FF" w:rsidRDefault="005E08B5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5E08B5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8B5" w:rsidRDefault="005E08B5">
      <w:r>
        <w:separator/>
      </w:r>
    </w:p>
  </w:endnote>
  <w:endnote w:type="continuationSeparator" w:id="0">
    <w:p w:rsidR="005E08B5" w:rsidRDefault="005E0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8B5" w:rsidRPr="00572698" w:rsidRDefault="005E08B5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  <w:p w:rsidR="005E08B5" w:rsidRDefault="005E08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8B5" w:rsidRDefault="005E08B5">
      <w:r>
        <w:separator/>
      </w:r>
    </w:p>
  </w:footnote>
  <w:footnote w:type="continuationSeparator" w:id="0">
    <w:p w:rsidR="005E08B5" w:rsidRDefault="005E08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8B5" w:rsidRDefault="005E08B5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2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502E"/>
    <w:rsid w:val="00147D87"/>
    <w:rsid w:val="0016479F"/>
    <w:rsid w:val="00172515"/>
    <w:rsid w:val="001844DE"/>
    <w:rsid w:val="001A024C"/>
    <w:rsid w:val="001B3F9D"/>
    <w:rsid w:val="001B54C4"/>
    <w:rsid w:val="001F2F2C"/>
    <w:rsid w:val="001F74A3"/>
    <w:rsid w:val="002042E4"/>
    <w:rsid w:val="00232DA8"/>
    <w:rsid w:val="002359B1"/>
    <w:rsid w:val="002372C5"/>
    <w:rsid w:val="0025643E"/>
    <w:rsid w:val="002A4AAC"/>
    <w:rsid w:val="002E7F26"/>
    <w:rsid w:val="00301424"/>
    <w:rsid w:val="00306308"/>
    <w:rsid w:val="003063CC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23406"/>
    <w:rsid w:val="00443588"/>
    <w:rsid w:val="00460FAA"/>
    <w:rsid w:val="00461E66"/>
    <w:rsid w:val="004671F2"/>
    <w:rsid w:val="0048783C"/>
    <w:rsid w:val="004A1A49"/>
    <w:rsid w:val="004A6912"/>
    <w:rsid w:val="004C0221"/>
    <w:rsid w:val="004D02F3"/>
    <w:rsid w:val="004D6F0F"/>
    <w:rsid w:val="004E2E77"/>
    <w:rsid w:val="004F5364"/>
    <w:rsid w:val="00543107"/>
    <w:rsid w:val="00550BE9"/>
    <w:rsid w:val="00572698"/>
    <w:rsid w:val="0059781E"/>
    <w:rsid w:val="005A481E"/>
    <w:rsid w:val="005E00F1"/>
    <w:rsid w:val="005E08B5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8330B"/>
    <w:rsid w:val="006A053B"/>
    <w:rsid w:val="006A3FF3"/>
    <w:rsid w:val="006B3E24"/>
    <w:rsid w:val="006F504A"/>
    <w:rsid w:val="006F7435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C5F63"/>
    <w:rsid w:val="007D439C"/>
    <w:rsid w:val="007D54FF"/>
    <w:rsid w:val="007E64E6"/>
    <w:rsid w:val="007F259B"/>
    <w:rsid w:val="007F6DF5"/>
    <w:rsid w:val="00822C0C"/>
    <w:rsid w:val="00844E63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844E2"/>
    <w:rsid w:val="00991C18"/>
    <w:rsid w:val="009A1B4B"/>
    <w:rsid w:val="009B126E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67933"/>
    <w:rsid w:val="00B801B6"/>
    <w:rsid w:val="00BA71B0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5F36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C3911"/>
    <w:rsid w:val="00DD6BE4"/>
    <w:rsid w:val="00DF07E3"/>
    <w:rsid w:val="00DF2E9A"/>
    <w:rsid w:val="00E14E58"/>
    <w:rsid w:val="00E2010C"/>
    <w:rsid w:val="00E270BF"/>
    <w:rsid w:val="00E42EBE"/>
    <w:rsid w:val="00E4511B"/>
    <w:rsid w:val="00E611C5"/>
    <w:rsid w:val="00E67E4C"/>
    <w:rsid w:val="00E72B53"/>
    <w:rsid w:val="00E917A8"/>
    <w:rsid w:val="00EA1B0B"/>
    <w:rsid w:val="00EA36D8"/>
    <w:rsid w:val="00EA527D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26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5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10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9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5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1204</TotalTime>
  <Pages>4</Pages>
  <Words>811</Words>
  <Characters>4623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36</cp:revision>
  <cp:lastPrinted>2010-12-10T11:00:00Z</cp:lastPrinted>
  <dcterms:created xsi:type="dcterms:W3CDTF">2011-12-04T16:43:00Z</dcterms:created>
  <dcterms:modified xsi:type="dcterms:W3CDTF">2013-01-17T07:32:00Z</dcterms:modified>
</cp:coreProperties>
</file>